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78A45" w14:textId="77777777" w:rsidR="00A1596F" w:rsidRDefault="00A1596F" w:rsidP="00A1596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ASSHETON</w:t>
      </w:r>
      <w:r>
        <w:rPr>
          <w:rFonts w:eastAsia="Times New Roman" w:cs="Times New Roman"/>
          <w:szCs w:val="24"/>
        </w:rPr>
        <w:t xml:space="preserve">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728065F0" w14:textId="77777777" w:rsidR="00A1596F" w:rsidRDefault="00A1596F" w:rsidP="00A1596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Prior of </w:t>
      </w:r>
      <w:proofErr w:type="spellStart"/>
      <w:r>
        <w:rPr>
          <w:rFonts w:eastAsia="Times New Roman" w:cs="Times New Roman"/>
          <w:szCs w:val="24"/>
        </w:rPr>
        <w:t>Nostell</w:t>
      </w:r>
      <w:proofErr w:type="spellEnd"/>
      <w:r>
        <w:rPr>
          <w:rFonts w:eastAsia="Times New Roman" w:cs="Times New Roman"/>
          <w:szCs w:val="24"/>
        </w:rPr>
        <w:t xml:space="preserve"> Priory.</w:t>
      </w:r>
    </w:p>
    <w:p w14:paraId="42D3961C" w14:textId="77777777" w:rsidR="00A1596F" w:rsidRDefault="00A1596F" w:rsidP="00A1596F">
      <w:pPr>
        <w:pStyle w:val="NoSpacing"/>
        <w:rPr>
          <w:rFonts w:eastAsia="Times New Roman" w:cs="Times New Roman"/>
          <w:szCs w:val="24"/>
        </w:rPr>
      </w:pPr>
    </w:p>
    <w:p w14:paraId="4A3275A1" w14:textId="77777777" w:rsidR="00A1596F" w:rsidRDefault="00A1596F" w:rsidP="00A1596F">
      <w:pPr>
        <w:pStyle w:val="NoSpacing"/>
        <w:rPr>
          <w:rFonts w:eastAsia="Times New Roman" w:cs="Times New Roman"/>
          <w:szCs w:val="24"/>
        </w:rPr>
      </w:pPr>
    </w:p>
    <w:p w14:paraId="0CD789F1" w14:textId="77777777" w:rsidR="00A1596F" w:rsidRDefault="00A1596F" w:rsidP="00A1596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Feb.1484</w:t>
      </w:r>
      <w:r>
        <w:rPr>
          <w:rFonts w:eastAsia="Times New Roman" w:cs="Times New Roman"/>
          <w:szCs w:val="24"/>
        </w:rPr>
        <w:tab/>
        <w:t>He and the convent were granted a general pardon.</w:t>
      </w:r>
    </w:p>
    <w:p w14:paraId="43D39DF8" w14:textId="77777777" w:rsidR="00A1596F" w:rsidRDefault="00A1596F" w:rsidP="00A1596F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8600E82" w14:textId="77777777" w:rsidR="00A1596F" w:rsidRDefault="00A1596F" w:rsidP="00A1596F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p.6)</w:t>
      </w:r>
    </w:p>
    <w:p w14:paraId="08195BC9" w14:textId="77777777" w:rsidR="00A1596F" w:rsidRDefault="00A1596F" w:rsidP="00A1596F">
      <w:pPr>
        <w:pStyle w:val="NoSpacing"/>
        <w:rPr>
          <w:rFonts w:eastAsia="Times New Roman" w:cs="Times New Roman"/>
          <w:szCs w:val="24"/>
        </w:rPr>
      </w:pPr>
    </w:p>
    <w:p w14:paraId="4FE2D73B" w14:textId="77777777" w:rsidR="00A1596F" w:rsidRDefault="00A1596F" w:rsidP="00A1596F">
      <w:pPr>
        <w:pStyle w:val="NoSpacing"/>
        <w:rPr>
          <w:rFonts w:eastAsia="Times New Roman" w:cs="Times New Roman"/>
          <w:szCs w:val="24"/>
        </w:rPr>
      </w:pPr>
    </w:p>
    <w:p w14:paraId="4C67C887" w14:textId="77777777" w:rsidR="00A1596F" w:rsidRDefault="00A1596F" w:rsidP="00A1596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5 August 2023</w:t>
      </w:r>
    </w:p>
    <w:p w14:paraId="5D974A2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BD3FB" w14:textId="77777777" w:rsidR="00A1596F" w:rsidRDefault="00A1596F" w:rsidP="009139A6">
      <w:r>
        <w:separator/>
      </w:r>
    </w:p>
  </w:endnote>
  <w:endnote w:type="continuationSeparator" w:id="0">
    <w:p w14:paraId="3A09310D" w14:textId="77777777" w:rsidR="00A1596F" w:rsidRDefault="00A159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5D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2A0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9D1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421D2" w14:textId="77777777" w:rsidR="00A1596F" w:rsidRDefault="00A1596F" w:rsidP="009139A6">
      <w:r>
        <w:separator/>
      </w:r>
    </w:p>
  </w:footnote>
  <w:footnote w:type="continuationSeparator" w:id="0">
    <w:p w14:paraId="4701DB13" w14:textId="77777777" w:rsidR="00A1596F" w:rsidRDefault="00A159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785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408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46E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96F"/>
    <w:rsid w:val="000666E0"/>
    <w:rsid w:val="002510B7"/>
    <w:rsid w:val="005C130B"/>
    <w:rsid w:val="00826F5C"/>
    <w:rsid w:val="009139A6"/>
    <w:rsid w:val="009448BB"/>
    <w:rsid w:val="00947624"/>
    <w:rsid w:val="00A1596F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BB1D5"/>
  <w15:chartTrackingRefBased/>
  <w15:docId w15:val="{AF74C4E8-BBDC-477B-8BB0-39903879E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2023-08-05T20:42:00Z</dcterms:created>
  <dcterms:modified xsi:type="dcterms:W3CDTF">2023-08-05T20:42:00Z</dcterms:modified>
</cp:coreProperties>
</file>